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FEF4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BF2D737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74D7F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4C600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3E4C9EB4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Hampshire.</w:t>
      </w:r>
    </w:p>
    <w:p w14:paraId="1C713BC8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3F0F19B5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A1B7B" w14:textId="77777777" w:rsidR="00156034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DD18A6" w14:textId="77777777" w:rsidR="00156034" w:rsidRPr="00680D2B" w:rsidRDefault="00156034" w:rsidP="00156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484E549B" w14:textId="15075F6A" w:rsidR="00BA00AB" w:rsidRPr="0015603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560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5E9F" w14:textId="77777777" w:rsidR="00156034" w:rsidRDefault="00156034" w:rsidP="009139A6">
      <w:r>
        <w:separator/>
      </w:r>
    </w:p>
  </w:endnote>
  <w:endnote w:type="continuationSeparator" w:id="0">
    <w:p w14:paraId="065F792B" w14:textId="77777777" w:rsidR="00156034" w:rsidRDefault="001560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56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41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EF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09395" w14:textId="77777777" w:rsidR="00156034" w:rsidRDefault="00156034" w:rsidP="009139A6">
      <w:r>
        <w:separator/>
      </w:r>
    </w:p>
  </w:footnote>
  <w:footnote w:type="continuationSeparator" w:id="0">
    <w:p w14:paraId="1EC2D562" w14:textId="77777777" w:rsidR="00156034" w:rsidRDefault="001560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62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3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32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034"/>
    <w:rsid w:val="000666E0"/>
    <w:rsid w:val="0015603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D2164"/>
  <w15:chartTrackingRefBased/>
  <w15:docId w15:val="{946BEF74-8E85-4337-8F1C-8C197ED2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2021-05-03T09:46:00Z</dcterms:created>
  <dcterms:modified xsi:type="dcterms:W3CDTF">2021-05-03T09:46:00Z</dcterms:modified>
</cp:coreProperties>
</file>